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686454">
      <w:pPr>
        <w:suppressAutoHyphens/>
        <w:autoSpaceDN w:val="0"/>
        <w:spacing w:line="100" w:lineRule="atLeast"/>
        <w:ind w:left="4678"/>
        <w:textAlignment w:val="baseline"/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proofErr w:type="gramStart"/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686454" w:rsidRPr="00686454">
        <w:rPr>
          <w:rFonts w:eastAsia="Arial"/>
          <w:b/>
          <w:kern w:val="3"/>
          <w:sz w:val="24"/>
          <w:szCs w:val="24"/>
          <w:lang w:eastAsia="zh-CN"/>
        </w:rPr>
        <w:t>с. Высокая Гора, ул. Юбилейная, д. 7</w:t>
      </w:r>
      <w:proofErr w:type="gramEnd"/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49042E" w:rsidRPr="0049042E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числе: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6454" w:rsidRPr="00686454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686454" w:rsidRPr="00686454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686454" w:rsidRPr="00686454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68645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686454" w:rsidRPr="00686454">
        <w:rPr>
          <w:b/>
          <w:color w:val="000000"/>
          <w:kern w:val="3"/>
          <w:sz w:val="24"/>
          <w:szCs w:val="24"/>
          <w:lang w:eastAsia="zh-CN" w:bidi="hi-IN"/>
        </w:rPr>
        <w:t>1 410 000,00</w:t>
      </w:r>
      <w:r w:rsidR="00696608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686454" w:rsidRPr="00686454">
        <w:rPr>
          <w:b/>
          <w:bCs/>
          <w:color w:val="000000"/>
          <w:kern w:val="3"/>
          <w:sz w:val="24"/>
          <w:szCs w:val="24"/>
          <w:lang w:eastAsia="zh-CN" w:bidi="hi-IN"/>
        </w:rPr>
        <w:t>75 900,00</w:t>
      </w:r>
      <w:r w:rsidR="006864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686454">
        <w:rPr>
          <w:b/>
          <w:bCs/>
          <w:color w:val="000000"/>
          <w:kern w:val="3"/>
          <w:sz w:val="24"/>
          <w:szCs w:val="24"/>
          <w:lang w:eastAsia="zh-CN" w:bidi="hi-IN"/>
        </w:rPr>
        <w:t>14 100</w:t>
      </w:r>
      <w:r w:rsidR="00696608" w:rsidRPr="00696608">
        <w:rPr>
          <w:b/>
          <w:bCs/>
          <w:color w:val="000000"/>
          <w:kern w:val="3"/>
          <w:sz w:val="24"/>
          <w:szCs w:val="24"/>
          <w:lang w:eastAsia="zh-CN" w:bidi="hi-IN"/>
        </w:rPr>
        <w:t>,00</w:t>
      </w:r>
      <w:r w:rsidR="0069660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1511F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9042E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86454"/>
    <w:rsid w:val="00696608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A0AF0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A81A4-03A0-44C4-A18F-2C1FBF1F3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303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2024-06-18T11:17:00Z</dcterms:created>
  <dcterms:modified xsi:type="dcterms:W3CDTF">2024-07-01T06:33:00Z</dcterms:modified>
</cp:coreProperties>
</file>